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7E056" w14:textId="55396F07" w:rsidR="002C6B85" w:rsidRPr="002C6B85" w:rsidRDefault="002C6B85" w:rsidP="002C6B85">
      <w:pPr>
        <w:pStyle w:val="CRCoverPage"/>
        <w:outlineLvl w:val="0"/>
        <w:rPr>
          <w:b/>
          <w:noProof/>
          <w:sz w:val="24"/>
        </w:rPr>
      </w:pPr>
      <w:r w:rsidRPr="002C6B85">
        <w:rPr>
          <w:b/>
          <w:noProof/>
          <w:sz w:val="24"/>
        </w:rPr>
        <w:t>3GPP TSG-RAN WG4 Meeting # 107</w:t>
      </w:r>
      <w:r w:rsidRPr="002C6B85">
        <w:rPr>
          <w:b/>
          <w:noProof/>
          <w:sz w:val="24"/>
        </w:rPr>
        <w:tab/>
      </w:r>
      <w:r w:rsidRPr="002C6B85">
        <w:rPr>
          <w:b/>
          <w:noProof/>
          <w:sz w:val="24"/>
        </w:rPr>
        <w:tab/>
      </w:r>
      <w:r w:rsidRPr="002C6B85">
        <w:rPr>
          <w:b/>
          <w:noProof/>
          <w:sz w:val="24"/>
        </w:rPr>
        <w:tab/>
      </w:r>
      <w:r w:rsidRPr="002C6B85">
        <w:rPr>
          <w:b/>
          <w:noProof/>
          <w:sz w:val="24"/>
        </w:rPr>
        <w:tab/>
      </w:r>
      <w:r w:rsidRPr="002C6B85">
        <w:rPr>
          <w:b/>
          <w:noProof/>
          <w:sz w:val="24"/>
        </w:rPr>
        <w:tab/>
      </w:r>
      <w:r w:rsidRPr="002C6B85">
        <w:rPr>
          <w:b/>
          <w:noProof/>
          <w:sz w:val="24"/>
        </w:rPr>
        <w:tab/>
      </w:r>
      <w:r w:rsidR="001A3181" w:rsidRPr="001A3181">
        <w:rPr>
          <w:b/>
          <w:noProof/>
          <w:sz w:val="24"/>
        </w:rPr>
        <w:t>R4-2309200</w:t>
      </w:r>
    </w:p>
    <w:p w14:paraId="730545E8" w14:textId="4DE63894" w:rsidR="001F6272" w:rsidRPr="006B30DF" w:rsidRDefault="002C6B85" w:rsidP="002C6B85">
      <w:pPr>
        <w:pStyle w:val="CRCoverPage"/>
        <w:outlineLvl w:val="0"/>
        <w:rPr>
          <w:b/>
          <w:noProof/>
          <w:sz w:val="24"/>
          <w:lang w:val="en-US"/>
        </w:rPr>
      </w:pPr>
      <w:r w:rsidRPr="002C6B85">
        <w:rPr>
          <w:b/>
          <w:noProof/>
          <w:sz w:val="24"/>
        </w:rPr>
        <w:t>Incheon, Korea, 22 May - 26 May , 2023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381B3A69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82FCD">
        <w:rPr>
          <w:rFonts w:cs="Arial"/>
          <w:sz w:val="22"/>
          <w:szCs w:val="22"/>
          <w:lang w:val="en-US"/>
        </w:rPr>
        <w:t>simulation parameters for transparent and non-transparent schemes</w:t>
      </w:r>
    </w:p>
    <w:p w14:paraId="51BD89B7" w14:textId="1A1FCE18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2C6B85">
        <w:rPr>
          <w:rFonts w:cs="Arial"/>
          <w:sz w:val="22"/>
          <w:szCs w:val="22"/>
          <w:lang w:val="en-US"/>
        </w:rPr>
        <w:t>8</w:t>
      </w:r>
      <w:r w:rsidR="006A3C93">
        <w:rPr>
          <w:rFonts w:cs="Arial"/>
          <w:sz w:val="22"/>
          <w:szCs w:val="22"/>
          <w:lang w:val="en-US"/>
        </w:rPr>
        <w:t>.28</w:t>
      </w:r>
      <w:r w:rsidR="000537A4">
        <w:rPr>
          <w:rFonts w:cs="Arial"/>
          <w:sz w:val="22"/>
          <w:szCs w:val="22"/>
          <w:lang w:val="en-US"/>
        </w:rPr>
        <w:t>.2.</w:t>
      </w:r>
      <w:r w:rsidR="006A3C93">
        <w:rPr>
          <w:rFonts w:cs="Arial"/>
          <w:sz w:val="22"/>
          <w:szCs w:val="22"/>
          <w:lang w:val="en-US"/>
        </w:rPr>
        <w:t>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7A158B0F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simulation </w:t>
      </w:r>
      <w:r w:rsidR="00B9444B">
        <w:t>parameters used</w:t>
      </w:r>
      <w:r w:rsidR="00454AD9">
        <w:t xml:space="preserve"> on the transparent</w:t>
      </w:r>
      <w:r w:rsidR="002249C1">
        <w:t xml:space="preserve"> and non-transparent</w:t>
      </w:r>
      <w:r w:rsidR="00454AD9">
        <w:t xml:space="preserve"> scheme</w:t>
      </w:r>
      <w:r w:rsidR="002249C1">
        <w:t>s</w:t>
      </w:r>
      <w:r w:rsidR="00454AD9">
        <w:t>.</w:t>
      </w:r>
      <w:r w:rsidRPr="009C415B">
        <w:t xml:space="preserve">  </w:t>
      </w:r>
    </w:p>
    <w:p w14:paraId="51BE1BFC" w14:textId="463D2FB1" w:rsidR="00680BEC" w:rsidRDefault="00DC670C" w:rsidP="008B3B96">
      <w:pPr>
        <w:pStyle w:val="Heading1"/>
      </w:pPr>
      <w:r w:rsidRPr="00F102E6">
        <w:t>Discussion</w:t>
      </w:r>
    </w:p>
    <w:p w14:paraId="07B5A23E" w14:textId="3AB744F1" w:rsidR="001828DE" w:rsidRDefault="00903D6B" w:rsidP="00333BBB">
      <w:r>
        <w:t xml:space="preserve">The </w:t>
      </w:r>
      <w:r w:rsidR="00593E4B">
        <w:t xml:space="preserve">common </w:t>
      </w:r>
      <w:r>
        <w:t xml:space="preserve">simulation parameters used in the simulation </w:t>
      </w:r>
      <w:r w:rsidR="002249C1">
        <w:t>are</w:t>
      </w:r>
      <w:r>
        <w:t xml:space="preserve"> listed in Table 1 below.</w:t>
      </w:r>
    </w:p>
    <w:p w14:paraId="3BEC35C1" w14:textId="2BE4CB2E" w:rsidR="00AC76C2" w:rsidRPr="00226231" w:rsidRDefault="00057BCC" w:rsidP="00057BCC">
      <w:pPr>
        <w:pStyle w:val="Caption"/>
        <w:ind w:left="2160" w:firstLine="720"/>
        <w:rPr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="00AC76C2">
        <w:rPr>
          <w:b w:val="0"/>
        </w:rPr>
        <w:t>Parameters for link level and RF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13"/>
      </w:tblGrid>
      <w:tr w:rsidR="00AC76C2" w:rsidRPr="00690691" w14:paraId="173B0AB9" w14:textId="77777777" w:rsidTr="21A00A5D">
        <w:tc>
          <w:tcPr>
            <w:tcW w:w="4808" w:type="dxa"/>
          </w:tcPr>
          <w:p w14:paraId="6FD6F92A" w14:textId="77777777" w:rsidR="00AC76C2" w:rsidRPr="00690691" w:rsidRDefault="00AC76C2" w:rsidP="0079072A">
            <w:pPr>
              <w:keepNext/>
              <w:spacing w:after="0"/>
              <w:rPr>
                <w:b/>
              </w:rPr>
            </w:pPr>
            <w:r w:rsidRPr="00690691">
              <w:rPr>
                <w:b/>
              </w:rPr>
              <w:t xml:space="preserve">Parameter </w:t>
            </w:r>
          </w:p>
        </w:tc>
        <w:tc>
          <w:tcPr>
            <w:tcW w:w="4813" w:type="dxa"/>
          </w:tcPr>
          <w:p w14:paraId="2521A81C" w14:textId="77777777" w:rsidR="00AC76C2" w:rsidRPr="00690691" w:rsidRDefault="00AC76C2" w:rsidP="0079072A">
            <w:pPr>
              <w:keepNext/>
              <w:spacing w:after="0"/>
              <w:rPr>
                <w:b/>
              </w:rPr>
            </w:pPr>
            <w:r w:rsidRPr="00690691">
              <w:rPr>
                <w:b/>
              </w:rPr>
              <w:t>Value</w:t>
            </w:r>
          </w:p>
        </w:tc>
      </w:tr>
      <w:tr w:rsidR="00AC76C2" w:rsidRPr="00690691" w14:paraId="7B791E83" w14:textId="77777777" w:rsidTr="21A00A5D">
        <w:tc>
          <w:tcPr>
            <w:tcW w:w="4808" w:type="dxa"/>
          </w:tcPr>
          <w:p w14:paraId="4F1718CC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Filter coefficient </w:t>
            </w:r>
          </w:p>
        </w:tc>
        <w:tc>
          <w:tcPr>
            <w:tcW w:w="4813" w:type="dxa"/>
          </w:tcPr>
          <w:p w14:paraId="441F2FCA" w14:textId="35E39F3B" w:rsidR="00AC76C2" w:rsidRPr="00690691" w:rsidRDefault="00AC76C2" w:rsidP="0079072A">
            <w:pPr>
              <w:keepNext/>
              <w:spacing w:after="0"/>
            </w:pPr>
            <w:r>
              <w:t>[1 0.28], [0.28 1 0.28</w:t>
            </w:r>
            <w:proofErr w:type="gramStart"/>
            <w:r>
              <w:t>]</w:t>
            </w:r>
            <w:r w:rsidR="643DA21D">
              <w:t>,[</w:t>
            </w:r>
            <w:proofErr w:type="gramEnd"/>
            <w:r w:rsidR="643DA21D">
              <w:t>0.335 1 0.335]</w:t>
            </w:r>
            <w:r>
              <w:t>, RRC, see Figure 1</w:t>
            </w:r>
          </w:p>
        </w:tc>
      </w:tr>
      <w:tr w:rsidR="00AC76C2" w:rsidRPr="00690691" w14:paraId="1C5F3955" w14:textId="77777777" w:rsidTr="21A00A5D">
        <w:tc>
          <w:tcPr>
            <w:tcW w:w="4808" w:type="dxa"/>
          </w:tcPr>
          <w:p w14:paraId="70948864" w14:textId="77777777" w:rsidR="00AC76C2" w:rsidRPr="00690691" w:rsidRDefault="00AC76C2" w:rsidP="0079072A">
            <w:pPr>
              <w:keepNext/>
              <w:spacing w:after="0"/>
            </w:pPr>
            <w:r w:rsidRPr="00B067F1">
              <w:t>Modulation scheme</w:t>
            </w:r>
          </w:p>
        </w:tc>
        <w:tc>
          <w:tcPr>
            <w:tcW w:w="4813" w:type="dxa"/>
          </w:tcPr>
          <w:p w14:paraId="0D414776" w14:textId="77777777" w:rsidR="00AC76C2" w:rsidRPr="00690691" w:rsidRDefault="00AC76C2" w:rsidP="0079072A">
            <w:pPr>
              <w:keepNext/>
              <w:spacing w:after="0"/>
            </w:pPr>
            <w:r w:rsidRPr="00B067F1">
              <w:t>QPSK</w:t>
            </w:r>
          </w:p>
        </w:tc>
      </w:tr>
      <w:tr w:rsidR="00AC76C2" w:rsidRPr="00690691" w14:paraId="4EAFFEC3" w14:textId="77777777" w:rsidTr="21A00A5D">
        <w:tc>
          <w:tcPr>
            <w:tcW w:w="4808" w:type="dxa"/>
          </w:tcPr>
          <w:p w14:paraId="0C2745F4" w14:textId="77777777" w:rsidR="00AC76C2" w:rsidRPr="00690691" w:rsidRDefault="00AC76C2" w:rsidP="0079072A">
            <w:pPr>
              <w:keepNext/>
              <w:spacing w:after="0"/>
            </w:pPr>
            <w:r w:rsidRPr="00B067F1">
              <w:t>Waveform</w:t>
            </w:r>
          </w:p>
        </w:tc>
        <w:tc>
          <w:tcPr>
            <w:tcW w:w="4813" w:type="dxa"/>
          </w:tcPr>
          <w:p w14:paraId="59B34D79" w14:textId="77777777" w:rsidR="00AC76C2" w:rsidRPr="00690691" w:rsidRDefault="00AC76C2" w:rsidP="0079072A">
            <w:pPr>
              <w:keepNext/>
              <w:spacing w:after="0"/>
            </w:pPr>
            <w:r w:rsidRPr="00B067F1">
              <w:t>DFT-s-OFDM</w:t>
            </w:r>
            <w:r>
              <w:t xml:space="preserve"> or CP-OFDM</w:t>
            </w:r>
          </w:p>
        </w:tc>
      </w:tr>
      <w:tr w:rsidR="00AC76C2" w:rsidRPr="00690691" w14:paraId="61A60E8D" w14:textId="77777777" w:rsidTr="21A00A5D">
        <w:tc>
          <w:tcPr>
            <w:tcW w:w="4808" w:type="dxa"/>
            <w:vAlign w:val="center"/>
          </w:tcPr>
          <w:p w14:paraId="50CD5695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Carrier </w:t>
            </w:r>
            <w:r w:rsidRPr="00690691">
              <w:t>frequency</w:t>
            </w:r>
            <w:r w:rsidRPr="00B067F1">
              <w:t xml:space="preserve"> and duplex mode</w:t>
            </w:r>
          </w:p>
        </w:tc>
        <w:tc>
          <w:tcPr>
            <w:tcW w:w="4813" w:type="dxa"/>
            <w:vAlign w:val="center"/>
          </w:tcPr>
          <w:p w14:paraId="707F6080" w14:textId="26B5EA1A" w:rsidR="00AC76C2" w:rsidRPr="00690691" w:rsidRDefault="00AC0D25" w:rsidP="0079072A">
            <w:pPr>
              <w:keepNext/>
              <w:spacing w:before="20" w:after="20" w:line="276" w:lineRule="auto"/>
            </w:pPr>
            <w:r>
              <w:t>700MHz and 4</w:t>
            </w:r>
            <w:r w:rsidR="00AC76C2">
              <w:t>GHz</w:t>
            </w:r>
          </w:p>
        </w:tc>
      </w:tr>
      <w:tr w:rsidR="00AC76C2" w:rsidRPr="00690691" w14:paraId="6FF1EE99" w14:textId="77777777" w:rsidTr="21A00A5D">
        <w:tc>
          <w:tcPr>
            <w:tcW w:w="4808" w:type="dxa"/>
          </w:tcPr>
          <w:p w14:paraId="3A892166" w14:textId="77777777" w:rsidR="00AC76C2" w:rsidRPr="00690691" w:rsidRDefault="00AC76C2" w:rsidP="0079072A">
            <w:pPr>
              <w:keepNext/>
              <w:spacing w:after="0"/>
            </w:pPr>
            <w:r w:rsidRPr="00B067F1">
              <w:t>Subcarrier spacing</w:t>
            </w:r>
          </w:p>
        </w:tc>
        <w:tc>
          <w:tcPr>
            <w:tcW w:w="4813" w:type="dxa"/>
          </w:tcPr>
          <w:p w14:paraId="39D3084B" w14:textId="1A2C1E6D" w:rsidR="00AC76C2" w:rsidRPr="00690691" w:rsidRDefault="00AC76C2" w:rsidP="0079072A">
            <w:pPr>
              <w:keepNext/>
              <w:spacing w:after="0"/>
            </w:pPr>
            <w:r>
              <w:t>15 kHz</w:t>
            </w:r>
            <w:r w:rsidR="5E3D3E81">
              <w:t xml:space="preserve"> and</w:t>
            </w:r>
            <w:r w:rsidR="70ED16C5">
              <w:t xml:space="preserve"> 30kHz</w:t>
            </w:r>
          </w:p>
        </w:tc>
      </w:tr>
      <w:tr w:rsidR="00AC76C2" w:rsidRPr="00690691" w14:paraId="06C33A2B" w14:textId="77777777" w:rsidTr="21A00A5D">
        <w:tc>
          <w:tcPr>
            <w:tcW w:w="4808" w:type="dxa"/>
          </w:tcPr>
          <w:p w14:paraId="2F5B5D1E" w14:textId="77777777" w:rsidR="00AC76C2" w:rsidRPr="00690691" w:rsidRDefault="00AC76C2" w:rsidP="0079072A">
            <w:pPr>
              <w:keepNext/>
              <w:spacing w:after="0"/>
            </w:pPr>
            <w:r w:rsidRPr="00B067F1">
              <w:t>System Bandwidth</w:t>
            </w:r>
          </w:p>
        </w:tc>
        <w:tc>
          <w:tcPr>
            <w:tcW w:w="4813" w:type="dxa"/>
          </w:tcPr>
          <w:p w14:paraId="5F10135A" w14:textId="671D6091" w:rsidR="00AC76C2" w:rsidRPr="00690691" w:rsidRDefault="00010A75" w:rsidP="0079072A">
            <w:pPr>
              <w:keepNext/>
              <w:spacing w:after="0"/>
            </w:pPr>
            <w:r w:rsidRPr="00010A75">
              <w:t>BW=100MHz</w:t>
            </w:r>
            <w:r>
              <w:t>@</w:t>
            </w:r>
            <w:r w:rsidRPr="00010A75">
              <w:t>SCS=30kHz, 0.7GHz: BW=20MHz</w:t>
            </w:r>
            <w:r w:rsidR="00D840C5">
              <w:t>@</w:t>
            </w:r>
            <w:r w:rsidRPr="00010A75">
              <w:t>SCS=15kHz</w:t>
            </w:r>
            <w:r>
              <w:t xml:space="preserve">, </w:t>
            </w:r>
            <w:r w:rsidR="00D840C5">
              <w:t>4GHz</w:t>
            </w:r>
          </w:p>
        </w:tc>
      </w:tr>
      <w:tr w:rsidR="00AC76C2" w:rsidRPr="00690691" w14:paraId="0F915E28" w14:textId="77777777" w:rsidTr="21A00A5D">
        <w:tc>
          <w:tcPr>
            <w:tcW w:w="4808" w:type="dxa"/>
          </w:tcPr>
          <w:p w14:paraId="0A9B2844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Number of RBs and starting </w:t>
            </w:r>
            <w:r w:rsidRPr="00710935">
              <w:t>RB</w:t>
            </w:r>
          </w:p>
        </w:tc>
        <w:tc>
          <w:tcPr>
            <w:tcW w:w="4813" w:type="dxa"/>
          </w:tcPr>
          <w:p w14:paraId="7D64655B" w14:textId="77777777" w:rsidR="00AC76C2" w:rsidRPr="00690691" w:rsidRDefault="00AC76C2" w:rsidP="0079072A">
            <w:pPr>
              <w:keepNext/>
              <w:spacing w:after="0"/>
            </w:pPr>
            <w:r w:rsidRPr="00B067F1">
              <w:t>Sweep different combination</w:t>
            </w:r>
          </w:p>
        </w:tc>
      </w:tr>
      <w:tr w:rsidR="00AC76C2" w:rsidRPr="00690691" w14:paraId="66B0FD90" w14:textId="77777777" w:rsidTr="21A00A5D">
        <w:tc>
          <w:tcPr>
            <w:tcW w:w="4808" w:type="dxa"/>
          </w:tcPr>
          <w:p w14:paraId="56D5CF04" w14:textId="77777777" w:rsidR="00AC76C2" w:rsidRPr="00690691" w:rsidRDefault="00AC76C2" w:rsidP="007907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B067F1">
              <w:rPr>
                <w:rFonts w:eastAsia="Times New Roman"/>
              </w:rPr>
              <w:t>Counter-IM3</w:t>
            </w:r>
          </w:p>
        </w:tc>
        <w:tc>
          <w:tcPr>
            <w:tcW w:w="4813" w:type="dxa"/>
          </w:tcPr>
          <w:p w14:paraId="6373A5EA" w14:textId="77777777" w:rsidR="00AC76C2" w:rsidRPr="00690691" w:rsidRDefault="00AC76C2" w:rsidP="0079072A">
            <w:pPr>
              <w:keepNext/>
              <w:spacing w:after="0"/>
            </w:pPr>
            <w:r w:rsidRPr="00B067F1">
              <w:rPr>
                <w:rFonts w:eastAsia="Times New Roman"/>
              </w:rPr>
              <w:t>60 dB</w:t>
            </w:r>
          </w:p>
        </w:tc>
      </w:tr>
      <w:tr w:rsidR="00AC76C2" w:rsidRPr="00690691" w14:paraId="2F630A16" w14:textId="77777777" w:rsidTr="21A00A5D">
        <w:tc>
          <w:tcPr>
            <w:tcW w:w="4808" w:type="dxa"/>
          </w:tcPr>
          <w:p w14:paraId="2EFC6B4F" w14:textId="77777777" w:rsidR="00AC76C2" w:rsidRPr="00B067F1" w:rsidRDefault="00AC76C2" w:rsidP="007907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UE, gNB antennas</w:t>
            </w:r>
          </w:p>
        </w:tc>
        <w:tc>
          <w:tcPr>
            <w:tcW w:w="4813" w:type="dxa"/>
          </w:tcPr>
          <w:p w14:paraId="24AD820E" w14:textId="7EEFB3EA" w:rsidR="00AC76C2" w:rsidRPr="00B067F1" w:rsidRDefault="01B0C7C6" w:rsidP="0079072A">
            <w:pPr>
              <w:keepNext/>
              <w:spacing w:after="0"/>
              <w:rPr>
                <w:rFonts w:eastAsia="Times New Roman"/>
              </w:rPr>
            </w:pPr>
            <w:r w:rsidRPr="21A00A5D">
              <w:rPr>
                <w:rFonts w:eastAsia="Times New Roman"/>
              </w:rPr>
              <w:t xml:space="preserve">UE: </w:t>
            </w:r>
            <w:r w:rsidR="00AC76C2" w:rsidRPr="21A00A5D">
              <w:rPr>
                <w:rFonts w:eastAsia="Times New Roman"/>
              </w:rPr>
              <w:t>1,</w:t>
            </w:r>
            <w:r w:rsidR="65917504" w:rsidRPr="21A00A5D">
              <w:rPr>
                <w:rFonts w:eastAsia="Times New Roman"/>
              </w:rPr>
              <w:t xml:space="preserve"> gNB:</w:t>
            </w:r>
            <w:r w:rsidR="00AC76C2" w:rsidRPr="21A00A5D">
              <w:rPr>
                <w:rFonts w:eastAsia="Times New Roman"/>
              </w:rPr>
              <w:t xml:space="preserve"> 2</w:t>
            </w:r>
            <w:r w:rsidR="67FCEB41" w:rsidRPr="21A00A5D">
              <w:rPr>
                <w:rFonts w:eastAsia="Times New Roman"/>
              </w:rPr>
              <w:t xml:space="preserve"> </w:t>
            </w:r>
            <w:r w:rsidR="76690105" w:rsidRPr="21A00A5D">
              <w:rPr>
                <w:rFonts w:eastAsia="Times New Roman"/>
              </w:rPr>
              <w:t>(</w:t>
            </w:r>
            <w:r w:rsidR="67FCEB41" w:rsidRPr="21A00A5D">
              <w:rPr>
                <w:rFonts w:eastAsia="Times New Roman"/>
              </w:rPr>
              <w:t xml:space="preserve">700MHz) </w:t>
            </w:r>
            <w:proofErr w:type="gramStart"/>
            <w:r w:rsidR="1E9A46D1" w:rsidRPr="21A00A5D">
              <w:rPr>
                <w:rFonts w:eastAsia="Times New Roman"/>
              </w:rPr>
              <w:t>and</w:t>
            </w:r>
            <w:r w:rsidR="74AF0105" w:rsidRPr="21A00A5D">
              <w:rPr>
                <w:rFonts w:eastAsia="Times New Roman"/>
              </w:rPr>
              <w:t xml:space="preserve"> </w:t>
            </w:r>
            <w:r w:rsidR="1E6AF460" w:rsidRPr="21A00A5D">
              <w:rPr>
                <w:rFonts w:eastAsia="Times New Roman"/>
              </w:rPr>
              <w:t xml:space="preserve"> </w:t>
            </w:r>
            <w:r w:rsidR="74AF0105" w:rsidRPr="21A00A5D">
              <w:rPr>
                <w:rFonts w:eastAsia="Times New Roman"/>
              </w:rPr>
              <w:t>4</w:t>
            </w:r>
            <w:proofErr w:type="gramEnd"/>
            <w:r w:rsidR="52FAC56D" w:rsidRPr="21A00A5D">
              <w:rPr>
                <w:rFonts w:eastAsia="Times New Roman"/>
              </w:rPr>
              <w:t xml:space="preserve"> (4GHz)</w:t>
            </w:r>
          </w:p>
        </w:tc>
      </w:tr>
      <w:tr w:rsidR="00AC76C2" w:rsidRPr="00690691" w14:paraId="63EF95F1" w14:textId="77777777" w:rsidTr="21A00A5D">
        <w:tc>
          <w:tcPr>
            <w:tcW w:w="4808" w:type="dxa"/>
          </w:tcPr>
          <w:p w14:paraId="0586ADE9" w14:textId="77777777" w:rsidR="00AC76C2" w:rsidRDefault="00AC76C2" w:rsidP="0079072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Channel</w:t>
            </w:r>
          </w:p>
        </w:tc>
        <w:tc>
          <w:tcPr>
            <w:tcW w:w="4813" w:type="dxa"/>
          </w:tcPr>
          <w:p w14:paraId="24BDF9BD" w14:textId="3A3AC562" w:rsidR="2F0D829B" w:rsidRDefault="2F0D829B" w:rsidP="414E4BE6">
            <w:pPr>
              <w:spacing w:after="0"/>
              <w:rPr>
                <w:rFonts w:eastAsia="Times New Roman"/>
              </w:rPr>
            </w:pPr>
            <w:r w:rsidRPr="414E4BE6">
              <w:rPr>
                <w:rFonts w:eastAsia="Times New Roman"/>
              </w:rPr>
              <w:t>TDL-D, Medium correlation, 30ns delay spread</w:t>
            </w:r>
          </w:p>
          <w:p w14:paraId="1ACA74CD" w14:textId="2E031978" w:rsidR="00AC76C2" w:rsidRDefault="00AC76C2" w:rsidP="0079072A">
            <w:pPr>
              <w:spacing w:after="0"/>
              <w:rPr>
                <w:rFonts w:eastAsia="Times New Roman"/>
              </w:rPr>
            </w:pPr>
            <w:r w:rsidRPr="414E4BE6">
              <w:rPr>
                <w:rFonts w:eastAsia="Times New Roman"/>
              </w:rPr>
              <w:t xml:space="preserve">TDL-C, Medium correlation, </w:t>
            </w:r>
            <w:r w:rsidR="79E41565" w:rsidRPr="414E4BE6">
              <w:rPr>
                <w:rFonts w:eastAsia="Times New Roman"/>
              </w:rPr>
              <w:t>3</w:t>
            </w:r>
            <w:r w:rsidRPr="414E4BE6">
              <w:rPr>
                <w:rFonts w:eastAsia="Times New Roman"/>
              </w:rPr>
              <w:t>00ns delay spread</w:t>
            </w:r>
          </w:p>
        </w:tc>
      </w:tr>
    </w:tbl>
    <w:p w14:paraId="430DAA7E" w14:textId="77777777" w:rsidR="00AC76C2" w:rsidRPr="00AC76C2" w:rsidRDefault="00AC76C2" w:rsidP="00AC76C2"/>
    <w:p w14:paraId="39538F4E" w14:textId="77777777" w:rsidR="00CD113A" w:rsidRDefault="00CD113A" w:rsidP="00CD113A">
      <w:pPr>
        <w:spacing w:after="0"/>
        <w:rPr>
          <w:rFonts w:eastAsia="Times New Roman"/>
          <w:sz w:val="36"/>
          <w:lang w:eastAsia="ja-JP"/>
        </w:rPr>
      </w:pPr>
    </w:p>
    <w:p w14:paraId="55AD7CE0" w14:textId="77777777" w:rsidR="00CD113A" w:rsidRDefault="00CD113A" w:rsidP="00CD113A">
      <w:pPr>
        <w:keepNext/>
        <w:spacing w:after="0"/>
        <w:jc w:val="center"/>
      </w:pPr>
      <w:r w:rsidRPr="00E02BFB">
        <w:rPr>
          <w:rFonts w:eastAsia="Times New Roman"/>
          <w:noProof/>
          <w:sz w:val="36"/>
          <w:lang w:eastAsia="ja-JP"/>
        </w:rPr>
        <w:drawing>
          <wp:inline distT="0" distB="0" distL="0" distR="0" wp14:anchorId="4061DEF1" wp14:editId="05B2911B">
            <wp:extent cx="3874770" cy="2901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26" cy="290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6AE46" w14:textId="09497F53" w:rsidR="00765F97" w:rsidRDefault="002D5F2D" w:rsidP="002D5F2D">
      <w:pPr>
        <w:pStyle w:val="Caption"/>
        <w:ind w:left="2880" w:firstLine="720"/>
      </w:pPr>
      <w:bookmarkStart w:id="0" w:name="_Ref1186420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="00CD113A">
        <w:t>FDSS filter evaluated</w:t>
      </w:r>
    </w:p>
    <w:p w14:paraId="561ED0C2" w14:textId="77777777" w:rsidR="00593E4B" w:rsidRDefault="00593E4B" w:rsidP="00765F97">
      <w:pPr>
        <w:ind w:firstLine="720"/>
      </w:pPr>
    </w:p>
    <w:p w14:paraId="163FAFD0" w14:textId="424C86DC" w:rsidR="00593E4B" w:rsidRDefault="00593E4B" w:rsidP="00593E4B">
      <w:r>
        <w:t>The additional simulation parameters used in transparent and non-transparent schemes are listed in Table 2 and Table 3 below.</w:t>
      </w:r>
    </w:p>
    <w:p w14:paraId="0271D1C0" w14:textId="746D9B1E" w:rsidR="00057BCC" w:rsidRPr="0079072A" w:rsidRDefault="00057BCC" w:rsidP="00057BCC">
      <w:pPr>
        <w:pStyle w:val="Caption"/>
        <w:keepNext/>
        <w:jc w:val="center"/>
        <w:rPr>
          <w:rFonts w:eastAsiaTheme="minorHAnsi" w:cstheme="minorBidi"/>
          <w:szCs w:val="22"/>
          <w:lang w:eastAsia="en-GB"/>
        </w:rPr>
      </w:pPr>
      <w:bookmarkStart w:id="1" w:name="_Ref1186751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</w:t>
      </w:r>
      <w:r>
        <w:rPr>
          <w:b w:val="0"/>
        </w:rPr>
        <w:t xml:space="preserve"> Additional parameters for link level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3572"/>
        <w:gridCol w:w="3153"/>
      </w:tblGrid>
      <w:tr w:rsidR="00057BCC" w:rsidRPr="002D6E32" w14:paraId="5775E2A9" w14:textId="77777777" w:rsidTr="0079072A">
        <w:tc>
          <w:tcPr>
            <w:tcW w:w="2896" w:type="dxa"/>
          </w:tcPr>
          <w:p w14:paraId="638871EA" w14:textId="77777777" w:rsidR="00057BCC" w:rsidRPr="008C1FA0" w:rsidRDefault="00057BCC" w:rsidP="0079072A">
            <w:pPr>
              <w:keepNext/>
              <w:spacing w:after="0"/>
              <w:rPr>
                <w:b/>
                <w:bCs/>
              </w:rPr>
            </w:pPr>
            <w:r w:rsidRPr="008C1FA0">
              <w:rPr>
                <w:b/>
                <w:bCs/>
              </w:rPr>
              <w:t>Configuration Type</w:t>
            </w:r>
          </w:p>
        </w:tc>
        <w:tc>
          <w:tcPr>
            <w:tcW w:w="3572" w:type="dxa"/>
          </w:tcPr>
          <w:p w14:paraId="0486FC93" w14:textId="77777777" w:rsidR="00057BCC" w:rsidRPr="002D6E32" w:rsidRDefault="00057BCC" w:rsidP="0079072A">
            <w:pPr>
              <w:keepNext/>
              <w:spacing w:after="0"/>
              <w:rPr>
                <w:b/>
                <w:bCs/>
              </w:rPr>
            </w:pPr>
            <w:r w:rsidRPr="002D6E32">
              <w:rPr>
                <w:b/>
                <w:bCs/>
              </w:rPr>
              <w:t xml:space="preserve">Parameter </w:t>
            </w:r>
          </w:p>
        </w:tc>
        <w:tc>
          <w:tcPr>
            <w:tcW w:w="3153" w:type="dxa"/>
          </w:tcPr>
          <w:p w14:paraId="4994405C" w14:textId="77777777" w:rsidR="00057BCC" w:rsidRPr="002D6E32" w:rsidRDefault="00057BCC" w:rsidP="0079072A">
            <w:pPr>
              <w:keepNext/>
              <w:spacing w:after="0"/>
              <w:rPr>
                <w:b/>
                <w:bCs/>
              </w:rPr>
            </w:pPr>
            <w:r w:rsidRPr="002D6E32">
              <w:rPr>
                <w:b/>
                <w:bCs/>
              </w:rPr>
              <w:t>Value</w:t>
            </w:r>
          </w:p>
        </w:tc>
      </w:tr>
      <w:tr w:rsidR="00057BCC" w:rsidRPr="002D6E32" w14:paraId="1FBC76DC" w14:textId="77777777" w:rsidTr="0079072A">
        <w:tc>
          <w:tcPr>
            <w:tcW w:w="2896" w:type="dxa"/>
            <w:vMerge w:val="restart"/>
          </w:tcPr>
          <w:p w14:paraId="6085540B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Spectrum Expansion</w:t>
            </w:r>
          </w:p>
        </w:tc>
        <w:tc>
          <w:tcPr>
            <w:tcW w:w="3572" w:type="dxa"/>
          </w:tcPr>
          <w:p w14:paraId="75F6245A" w14:textId="77777777" w:rsidR="00057BCC" w:rsidRPr="002D6E32" w:rsidRDefault="00057BCC" w:rsidP="0079072A">
            <w:pPr>
              <w:keepNext/>
              <w:spacing w:after="0"/>
            </w:pPr>
            <w:r w:rsidRPr="0079072A">
              <w:rPr>
                <w:szCs w:val="24"/>
                <w:lang w:eastAsia="zh-CN"/>
              </w:rPr>
              <w:t xml:space="preserve">Inband </w:t>
            </w:r>
            <w:r>
              <w:rPr>
                <w:szCs w:val="24"/>
                <w:lang w:eastAsia="zh-CN"/>
              </w:rPr>
              <w:t xml:space="preserve">RBs </w:t>
            </w:r>
            <w:r w:rsidRPr="0079072A">
              <w:rPr>
                <w:szCs w:val="24"/>
                <w:lang w:eastAsia="zh-CN"/>
              </w:rPr>
              <w:t>(non-spectrum expansion PRBs)</w:t>
            </w:r>
            <w:r>
              <w:rPr>
                <w:szCs w:val="24"/>
                <w:lang w:eastAsia="zh-CN"/>
              </w:rPr>
              <w:t xml:space="preserve"> + MCS</w:t>
            </w:r>
          </w:p>
        </w:tc>
        <w:tc>
          <w:tcPr>
            <w:tcW w:w="3153" w:type="dxa"/>
          </w:tcPr>
          <w:p w14:paraId="7EDD8248" w14:textId="77777777" w:rsidR="00057BCC" w:rsidRPr="002D6E32" w:rsidRDefault="00057BCC" w:rsidP="0079072A">
            <w:pPr>
              <w:keepNext/>
              <w:spacing w:after="0"/>
            </w:pPr>
            <w:r w:rsidRPr="002D6E32">
              <w:t>{6 RBs, MCS1 or MCS8}</w:t>
            </w:r>
          </w:p>
          <w:p w14:paraId="12DC1273" w14:textId="77777777" w:rsidR="00057BCC" w:rsidRPr="002D6E32" w:rsidRDefault="00057BCC" w:rsidP="0079072A">
            <w:pPr>
              <w:keepNext/>
              <w:spacing w:after="0"/>
            </w:pPr>
            <w:r w:rsidRPr="002D6E32">
              <w:t>{30 RBs, MCS3 or MCS8}</w:t>
            </w:r>
          </w:p>
        </w:tc>
      </w:tr>
      <w:tr w:rsidR="00057BCC" w:rsidRPr="002D6E32" w14:paraId="6A8187F4" w14:textId="77777777" w:rsidTr="0079072A">
        <w:tc>
          <w:tcPr>
            <w:tcW w:w="2896" w:type="dxa"/>
            <w:vMerge/>
          </w:tcPr>
          <w:p w14:paraId="1C28886D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5A068168" w14:textId="77777777" w:rsidR="00057BCC" w:rsidRPr="002D6E32" w:rsidRDefault="00057BCC" w:rsidP="0079072A">
            <w:pPr>
              <w:keepNext/>
              <w:spacing w:after="0"/>
            </w:pPr>
            <w:r w:rsidRPr="0079072A">
              <w:rPr>
                <w:szCs w:val="24"/>
                <w:lang w:eastAsia="zh-CN"/>
              </w:rPr>
              <w:t>Excess/reserved band size</w:t>
            </w:r>
          </w:p>
        </w:tc>
        <w:tc>
          <w:tcPr>
            <w:tcW w:w="3153" w:type="dxa"/>
          </w:tcPr>
          <w:p w14:paraId="469F5B62" w14:textId="77777777" w:rsidR="00057BCC" w:rsidRPr="002D6E32" w:rsidRDefault="00057BCC" w:rsidP="0079072A">
            <w:pPr>
              <w:keepNext/>
              <w:spacing w:after="0"/>
            </w:pPr>
            <w:r w:rsidRPr="002D6E32">
              <w:t>25%</w:t>
            </w:r>
          </w:p>
        </w:tc>
      </w:tr>
      <w:tr w:rsidR="00057BCC" w:rsidRPr="002D6E32" w14:paraId="39359234" w14:textId="77777777" w:rsidTr="0079072A">
        <w:tc>
          <w:tcPr>
            <w:tcW w:w="2896" w:type="dxa"/>
            <w:vMerge/>
          </w:tcPr>
          <w:p w14:paraId="0649952E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4FECAAA6" w14:textId="77777777" w:rsidR="00057BCC" w:rsidRPr="0079072A" w:rsidRDefault="00057BCC" w:rsidP="0079072A">
            <w:pPr>
              <w:keepNext/>
              <w:spacing w:after="0"/>
              <w:rPr>
                <w:szCs w:val="24"/>
                <w:lang w:eastAsia="zh-CN"/>
              </w:rPr>
            </w:pPr>
            <w:r w:rsidRPr="0079072A">
              <w:rPr>
                <w:szCs w:val="24"/>
                <w:lang w:eastAsia="zh-CN"/>
              </w:rPr>
              <w:t>Total allocation size</w:t>
            </w:r>
          </w:p>
        </w:tc>
        <w:tc>
          <w:tcPr>
            <w:tcW w:w="3153" w:type="dxa"/>
          </w:tcPr>
          <w:p w14:paraId="455B9133" w14:textId="77777777" w:rsidR="00057BCC" w:rsidRPr="002D6E32" w:rsidRDefault="00057BCC" w:rsidP="0079072A">
            <w:pPr>
              <w:keepNext/>
              <w:spacing w:after="0"/>
            </w:pPr>
            <w:r w:rsidRPr="002D6E32">
              <w:t>{8 RBs, MCS1}</w:t>
            </w:r>
          </w:p>
          <w:p w14:paraId="64DE24C5" w14:textId="77777777" w:rsidR="00057BCC" w:rsidRPr="002D6E32" w:rsidRDefault="00057BCC" w:rsidP="0079072A">
            <w:pPr>
              <w:keepNext/>
              <w:spacing w:after="0"/>
            </w:pPr>
            <w:r w:rsidRPr="002D6E32">
              <w:t>{40 RBs, MCS 8}</w:t>
            </w:r>
          </w:p>
        </w:tc>
      </w:tr>
      <w:tr w:rsidR="00057BCC" w:rsidRPr="002D6E32" w14:paraId="1F28585A" w14:textId="77777777" w:rsidTr="0079072A">
        <w:tc>
          <w:tcPr>
            <w:tcW w:w="2896" w:type="dxa"/>
            <w:tcBorders>
              <w:bottom w:val="single" w:sz="4" w:space="0" w:color="auto"/>
            </w:tcBorders>
          </w:tcPr>
          <w:p w14:paraId="5736994D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 xml:space="preserve">Without </w:t>
            </w:r>
          </w:p>
          <w:p w14:paraId="64A3F297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Spectrum Expansion</w:t>
            </w: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14:paraId="009E7FF9" w14:textId="77777777" w:rsidR="00057BCC" w:rsidRPr="002D6E32" w:rsidRDefault="00057BCC" w:rsidP="0079072A">
            <w:pPr>
              <w:keepNext/>
              <w:spacing w:after="0"/>
            </w:pPr>
            <w:r>
              <w:rPr>
                <w:szCs w:val="24"/>
                <w:lang w:eastAsia="zh-CN"/>
              </w:rPr>
              <w:t>Allocated RBs + MCS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BA02343" w14:textId="77777777" w:rsidR="00057BCC" w:rsidRPr="002D6E32" w:rsidRDefault="00057BCC" w:rsidP="0079072A">
            <w:pPr>
              <w:keepNext/>
              <w:spacing w:after="0"/>
            </w:pPr>
            <w:r w:rsidRPr="002D6E32">
              <w:t>{8 RBs, MCS0 or MCS6}</w:t>
            </w:r>
          </w:p>
          <w:p w14:paraId="297596D6" w14:textId="77777777" w:rsidR="00057BCC" w:rsidRPr="002D6E32" w:rsidRDefault="00057BCC" w:rsidP="0079072A">
            <w:pPr>
              <w:keepNext/>
              <w:spacing w:after="0"/>
            </w:pPr>
            <w:r w:rsidRPr="002D6E32">
              <w:t>{40 RBs, MCS2 or MCS6}</w:t>
            </w:r>
          </w:p>
        </w:tc>
      </w:tr>
      <w:tr w:rsidR="00057BCC" w:rsidRPr="002D6E32" w14:paraId="536BF579" w14:textId="77777777" w:rsidTr="0079072A">
        <w:tc>
          <w:tcPr>
            <w:tcW w:w="2896" w:type="dxa"/>
            <w:vMerge w:val="restart"/>
          </w:tcPr>
          <w:p w14:paraId="69D2288B" w14:textId="77777777" w:rsidR="00057BCC" w:rsidRPr="0079072A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With and Without Spectrum Expansion</w:t>
            </w:r>
          </w:p>
        </w:tc>
        <w:tc>
          <w:tcPr>
            <w:tcW w:w="3572" w:type="dxa"/>
          </w:tcPr>
          <w:p w14:paraId="3E6A5103" w14:textId="77777777" w:rsidR="00057BCC" w:rsidRPr="002D6E32" w:rsidRDefault="00057BCC" w:rsidP="0079072A">
            <w:pPr>
              <w:spacing w:after="0"/>
            </w:pPr>
            <w:r>
              <w:rPr>
                <w:szCs w:val="24"/>
                <w:lang w:eastAsia="zh-CN"/>
              </w:rPr>
              <w:t>DMRS configuration</w:t>
            </w:r>
          </w:p>
        </w:tc>
        <w:tc>
          <w:tcPr>
            <w:tcW w:w="3153" w:type="dxa"/>
          </w:tcPr>
          <w:p w14:paraId="0FB2A4E1" w14:textId="77777777" w:rsidR="00057BCC" w:rsidRPr="002D6E32" w:rsidRDefault="00057BCC" w:rsidP="0079072A">
            <w:pPr>
              <w:spacing w:after="0"/>
            </w:pPr>
            <w:r w:rsidRPr="002D6E32">
              <w:t>2 DMRS symbols</w:t>
            </w:r>
            <w:r>
              <w:t xml:space="preserve"> (</w:t>
            </w:r>
            <w:r w:rsidRPr="00434D5E">
              <w:t>Type 1</w:t>
            </w:r>
            <w:r>
              <w:t>)</w:t>
            </w:r>
          </w:p>
        </w:tc>
      </w:tr>
      <w:tr w:rsidR="00057BCC" w:rsidRPr="002D6E32" w14:paraId="7BE44D80" w14:textId="77777777" w:rsidTr="0079072A">
        <w:tc>
          <w:tcPr>
            <w:tcW w:w="2896" w:type="dxa"/>
            <w:vMerge/>
          </w:tcPr>
          <w:p w14:paraId="6FB50376" w14:textId="77777777" w:rsidR="00057BCC" w:rsidRPr="0079072A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0E52C446" w14:textId="77777777" w:rsidR="00057BCC" w:rsidRPr="0079072A" w:rsidRDefault="00057BCC" w:rsidP="0079072A">
            <w:pPr>
              <w:spacing w:after="0"/>
              <w:rPr>
                <w:szCs w:val="24"/>
                <w:lang w:eastAsia="zh-CN"/>
              </w:rPr>
            </w:pPr>
            <w:r w:rsidRPr="001442F0">
              <w:t>PUSCH duration</w:t>
            </w:r>
          </w:p>
        </w:tc>
        <w:tc>
          <w:tcPr>
            <w:tcW w:w="3153" w:type="dxa"/>
          </w:tcPr>
          <w:p w14:paraId="18407564" w14:textId="77777777" w:rsidR="00057BCC" w:rsidRPr="002D6E32" w:rsidRDefault="00057BCC" w:rsidP="0079072A">
            <w:pPr>
              <w:spacing w:after="0"/>
            </w:pPr>
            <w:r>
              <w:t>14 symbols</w:t>
            </w:r>
          </w:p>
        </w:tc>
      </w:tr>
      <w:tr w:rsidR="00057BCC" w:rsidRPr="002D6E32" w14:paraId="3EEBB4A2" w14:textId="77777777" w:rsidTr="0079072A">
        <w:tc>
          <w:tcPr>
            <w:tcW w:w="2896" w:type="dxa"/>
            <w:vMerge/>
          </w:tcPr>
          <w:p w14:paraId="007E0EFB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7F1160D0" w14:textId="77777777" w:rsidR="00057BCC" w:rsidRPr="001442F0" w:rsidRDefault="00057BCC" w:rsidP="0079072A">
            <w:pPr>
              <w:spacing w:after="0"/>
            </w:pPr>
            <w:r>
              <w:t>Frequency hopping</w:t>
            </w:r>
          </w:p>
        </w:tc>
        <w:tc>
          <w:tcPr>
            <w:tcW w:w="3153" w:type="dxa"/>
          </w:tcPr>
          <w:p w14:paraId="58BBFD27" w14:textId="77777777" w:rsidR="00057BCC" w:rsidRDefault="00057BCC" w:rsidP="0079072A">
            <w:pPr>
              <w:spacing w:after="0"/>
            </w:pPr>
            <w:r>
              <w:t>Off</w:t>
            </w:r>
          </w:p>
        </w:tc>
      </w:tr>
      <w:tr w:rsidR="00057BCC" w:rsidRPr="002D6E32" w14:paraId="362E4166" w14:textId="77777777" w:rsidTr="0079072A">
        <w:tc>
          <w:tcPr>
            <w:tcW w:w="2896" w:type="dxa"/>
            <w:vMerge/>
          </w:tcPr>
          <w:p w14:paraId="737D812B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30D1320D" w14:textId="77777777" w:rsidR="00057BCC" w:rsidRDefault="00057BCC" w:rsidP="0079072A">
            <w:pPr>
              <w:spacing w:after="0"/>
            </w:pPr>
            <w:r w:rsidRPr="00F25DE9">
              <w:t>UE speed</w:t>
            </w:r>
          </w:p>
        </w:tc>
        <w:tc>
          <w:tcPr>
            <w:tcW w:w="3153" w:type="dxa"/>
          </w:tcPr>
          <w:p w14:paraId="6479F80F" w14:textId="77777777" w:rsidR="00057BCC" w:rsidRPr="00253F09" w:rsidRDefault="00057BCC" w:rsidP="0079072A">
            <w:pPr>
              <w:spacing w:after="0"/>
            </w:pPr>
            <w:r w:rsidRPr="00253F09">
              <w:t>3km/h</w:t>
            </w:r>
          </w:p>
        </w:tc>
      </w:tr>
      <w:tr w:rsidR="00057BCC" w:rsidRPr="002D6E32" w14:paraId="41343272" w14:textId="77777777" w:rsidTr="0079072A">
        <w:tc>
          <w:tcPr>
            <w:tcW w:w="2896" w:type="dxa"/>
            <w:vMerge/>
          </w:tcPr>
          <w:p w14:paraId="278FB9C0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4FD5D078" w14:textId="77777777" w:rsidR="00057BCC" w:rsidRDefault="00057BCC" w:rsidP="0079072A">
            <w:pPr>
              <w:spacing w:after="0"/>
            </w:pPr>
            <w:r>
              <w:rPr>
                <w:lang w:eastAsia="en-GB"/>
              </w:rPr>
              <w:t>Number of Tx antennas</w:t>
            </w:r>
          </w:p>
        </w:tc>
        <w:tc>
          <w:tcPr>
            <w:tcW w:w="3153" w:type="dxa"/>
          </w:tcPr>
          <w:p w14:paraId="58AB5DA4" w14:textId="77777777" w:rsidR="00057BCC" w:rsidRPr="00253F09" w:rsidRDefault="00057BCC" w:rsidP="0079072A">
            <w:pPr>
              <w:spacing w:after="0"/>
            </w:pPr>
            <w:r w:rsidRPr="00253F09">
              <w:rPr>
                <w:lang w:eastAsia="en-GB"/>
              </w:rPr>
              <w:t>1</w:t>
            </w:r>
            <w:r w:rsidRPr="0079072A">
              <w:rPr>
                <w:lang w:eastAsia="en-GB"/>
              </w:rPr>
              <w:t>, Optional: 2</w:t>
            </w:r>
          </w:p>
        </w:tc>
      </w:tr>
      <w:tr w:rsidR="00057BCC" w:rsidRPr="002D6E32" w14:paraId="3D39EFE5" w14:textId="77777777" w:rsidTr="0079072A">
        <w:tc>
          <w:tcPr>
            <w:tcW w:w="2896" w:type="dxa"/>
            <w:vMerge/>
          </w:tcPr>
          <w:p w14:paraId="0A801F67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704159AE" w14:textId="77777777" w:rsidR="00057BCC" w:rsidRDefault="00057BCC" w:rsidP="0079072A">
            <w:pPr>
              <w:spacing w:after="0"/>
            </w:pPr>
            <w:r>
              <w:rPr>
                <w:lang w:eastAsia="en-GB"/>
              </w:rPr>
              <w:t>Number of Rx antennas</w:t>
            </w:r>
          </w:p>
        </w:tc>
        <w:tc>
          <w:tcPr>
            <w:tcW w:w="3153" w:type="dxa"/>
          </w:tcPr>
          <w:p w14:paraId="161A48F2" w14:textId="77777777" w:rsidR="00057BCC" w:rsidRPr="0079072A" w:rsidRDefault="00057BCC" w:rsidP="0079072A">
            <w:pPr>
              <w:spacing w:after="0"/>
              <w:rPr>
                <w:lang w:eastAsia="en-GB"/>
              </w:rPr>
            </w:pPr>
            <w:r w:rsidRPr="0079072A">
              <w:rPr>
                <w:lang w:eastAsia="en-GB"/>
              </w:rPr>
              <w:t xml:space="preserve">2 or 4 for FR1 </w:t>
            </w:r>
          </w:p>
          <w:p w14:paraId="096D3293" w14:textId="77777777" w:rsidR="00057BCC" w:rsidRPr="0079072A" w:rsidRDefault="00057BCC" w:rsidP="0079072A">
            <w:pPr>
              <w:spacing w:after="0"/>
              <w:rPr>
                <w:lang w:eastAsia="en-GB"/>
              </w:rPr>
            </w:pPr>
            <w:r w:rsidRPr="0079072A">
              <w:rPr>
                <w:lang w:eastAsia="en-GB"/>
              </w:rPr>
              <w:t>2 for FR2</w:t>
            </w:r>
          </w:p>
        </w:tc>
      </w:tr>
      <w:tr w:rsidR="00057BCC" w:rsidRPr="002D6E32" w14:paraId="5AAA5CA1" w14:textId="77777777" w:rsidTr="0079072A">
        <w:tc>
          <w:tcPr>
            <w:tcW w:w="2896" w:type="dxa"/>
            <w:vMerge/>
          </w:tcPr>
          <w:p w14:paraId="72B4EA65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21912C77" w14:textId="77777777" w:rsidR="00057BCC" w:rsidRDefault="00057BCC" w:rsidP="0079072A">
            <w:pPr>
              <w:spacing w:after="0"/>
            </w:pPr>
            <w:r>
              <w:t xml:space="preserve">Target </w:t>
            </w:r>
            <w:r w:rsidRPr="00297D4B">
              <w:t>BLER</w:t>
            </w:r>
          </w:p>
        </w:tc>
        <w:tc>
          <w:tcPr>
            <w:tcW w:w="3153" w:type="dxa"/>
          </w:tcPr>
          <w:p w14:paraId="596389CD" w14:textId="77777777" w:rsidR="00057BCC" w:rsidRDefault="00057BCC" w:rsidP="0079072A">
            <w:pPr>
              <w:spacing w:after="0"/>
            </w:pPr>
            <w:r w:rsidRPr="00297D4B">
              <w:t>10%</w:t>
            </w:r>
          </w:p>
        </w:tc>
      </w:tr>
    </w:tbl>
    <w:p w14:paraId="3FE383AF" w14:textId="77777777" w:rsidR="00593E4B" w:rsidRDefault="00593E4B" w:rsidP="00765F97">
      <w:pPr>
        <w:ind w:firstLine="720"/>
      </w:pPr>
    </w:p>
    <w:p w14:paraId="6CAF6910" w14:textId="4720CB75" w:rsidR="002249C1" w:rsidRDefault="002249C1" w:rsidP="0023705D">
      <w:bookmarkStart w:id="2" w:name="_Ref115159812"/>
    </w:p>
    <w:bookmarkEnd w:id="2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13346F35" w14:textId="1B6D0034" w:rsidR="00EC26F1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7D4EB2">
        <w:t>simulation parameters used in non-</w:t>
      </w:r>
      <w:r w:rsidR="000361D1">
        <w:t>transparent</w:t>
      </w:r>
      <w:r w:rsidR="007D4EB2">
        <w:t xml:space="preserve"> and transparent</w:t>
      </w:r>
      <w:r w:rsidR="000361D1">
        <w:t xml:space="preserve"> schemes</w:t>
      </w:r>
      <w:r w:rsidR="00CA550F">
        <w:t>.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380F7182" w14:textId="256687B0" w:rsidR="00C65A74" w:rsidRDefault="00E229DF" w:rsidP="003452C6">
      <w:pPr>
        <w:pStyle w:val="Reference"/>
      </w:pPr>
      <w:bookmarkStart w:id="3" w:name="_Ref115362883"/>
      <w:r w:rsidRPr="00E229DF">
        <w:t>R4-2217745</w:t>
      </w:r>
      <w:r>
        <w:t>,</w:t>
      </w:r>
      <w:r w:rsidR="00A555B8" w:rsidRPr="00A555B8">
        <w:t xml:space="preserve"> WF on enhancements to reduce MPR/PAR</w:t>
      </w:r>
      <w:r w:rsidR="00A555B8">
        <w:t>, Nokia</w:t>
      </w:r>
    </w:p>
    <w:bookmarkEnd w:id="3"/>
    <w:p w14:paraId="6E883791" w14:textId="77777777" w:rsidR="007E28A0" w:rsidRPr="00F47552" w:rsidRDefault="007E28A0" w:rsidP="00F371C8">
      <w:pPr>
        <w:pStyle w:val="Reference"/>
        <w:numPr>
          <w:ilvl w:val="0"/>
          <w:numId w:val="0"/>
        </w:numPr>
        <w:ind w:left="567"/>
      </w:pP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6A435" w14:textId="77777777" w:rsidR="00251CA6" w:rsidRDefault="00251CA6">
      <w:r>
        <w:separator/>
      </w:r>
    </w:p>
  </w:endnote>
  <w:endnote w:type="continuationSeparator" w:id="0">
    <w:p w14:paraId="615464CD" w14:textId="77777777" w:rsidR="00251CA6" w:rsidRDefault="00251CA6">
      <w:r>
        <w:continuationSeparator/>
      </w:r>
    </w:p>
  </w:endnote>
  <w:endnote w:type="continuationNotice" w:id="1">
    <w:p w14:paraId="49A371B9" w14:textId="77777777" w:rsidR="00251CA6" w:rsidRDefault="00251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CFB10" w14:textId="77777777" w:rsidR="00251CA6" w:rsidRDefault="00251CA6">
      <w:r>
        <w:separator/>
      </w:r>
    </w:p>
  </w:footnote>
  <w:footnote w:type="continuationSeparator" w:id="0">
    <w:p w14:paraId="63977B66" w14:textId="77777777" w:rsidR="00251CA6" w:rsidRDefault="00251CA6">
      <w:r>
        <w:continuationSeparator/>
      </w:r>
    </w:p>
  </w:footnote>
  <w:footnote w:type="continuationNotice" w:id="1">
    <w:p w14:paraId="73033861" w14:textId="77777777" w:rsidR="00251CA6" w:rsidRDefault="00251C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1069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3269452">
    <w:abstractNumId w:val="13"/>
  </w:num>
  <w:num w:numId="2" w16cid:durableId="449276566">
    <w:abstractNumId w:val="12"/>
  </w:num>
  <w:num w:numId="3" w16cid:durableId="168712708">
    <w:abstractNumId w:val="33"/>
  </w:num>
  <w:num w:numId="4" w16cid:durableId="2109735894">
    <w:abstractNumId w:val="5"/>
  </w:num>
  <w:num w:numId="5" w16cid:durableId="1732802510">
    <w:abstractNumId w:val="24"/>
  </w:num>
  <w:num w:numId="6" w16cid:durableId="1680698964">
    <w:abstractNumId w:val="18"/>
  </w:num>
  <w:num w:numId="7" w16cid:durableId="2022539167">
    <w:abstractNumId w:val="14"/>
  </w:num>
  <w:num w:numId="8" w16cid:durableId="1511720535">
    <w:abstractNumId w:val="26"/>
  </w:num>
  <w:num w:numId="9" w16cid:durableId="429273828">
    <w:abstractNumId w:val="6"/>
  </w:num>
  <w:num w:numId="10" w16cid:durableId="1861318171">
    <w:abstractNumId w:val="25"/>
  </w:num>
  <w:num w:numId="11" w16cid:durableId="1533181613">
    <w:abstractNumId w:val="7"/>
  </w:num>
  <w:num w:numId="12" w16cid:durableId="240601486">
    <w:abstractNumId w:val="4"/>
  </w:num>
  <w:num w:numId="13" w16cid:durableId="410549221">
    <w:abstractNumId w:val="11"/>
  </w:num>
  <w:num w:numId="14" w16cid:durableId="1393650345">
    <w:abstractNumId w:val="28"/>
  </w:num>
  <w:num w:numId="15" w16cid:durableId="394814948">
    <w:abstractNumId w:val="20"/>
  </w:num>
  <w:num w:numId="16" w16cid:durableId="1362049728">
    <w:abstractNumId w:val="7"/>
    <w:lvlOverride w:ilvl="0">
      <w:startOverride w:val="1"/>
    </w:lvlOverride>
  </w:num>
  <w:num w:numId="17" w16cid:durableId="7803925">
    <w:abstractNumId w:val="25"/>
    <w:lvlOverride w:ilvl="0">
      <w:startOverride w:val="1"/>
    </w:lvlOverride>
  </w:num>
  <w:num w:numId="18" w16cid:durableId="2131243380">
    <w:abstractNumId w:val="21"/>
  </w:num>
  <w:num w:numId="19" w16cid:durableId="418870372">
    <w:abstractNumId w:val="2"/>
  </w:num>
  <w:num w:numId="20" w16cid:durableId="1464152224">
    <w:abstractNumId w:val="30"/>
  </w:num>
  <w:num w:numId="21" w16cid:durableId="1871798283">
    <w:abstractNumId w:val="0"/>
  </w:num>
  <w:num w:numId="22" w16cid:durableId="303042659">
    <w:abstractNumId w:val="14"/>
    <w:lvlOverride w:ilvl="0">
      <w:startOverride w:val="6"/>
    </w:lvlOverride>
    <w:lvlOverride w:ilvl="1">
      <w:startOverride w:val="6"/>
    </w:lvlOverride>
  </w:num>
  <w:num w:numId="23" w16cid:durableId="67095830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949898305">
    <w:abstractNumId w:val="10"/>
  </w:num>
  <w:num w:numId="25" w16cid:durableId="1929658338">
    <w:abstractNumId w:val="29"/>
  </w:num>
  <w:num w:numId="26" w16cid:durableId="1238518627">
    <w:abstractNumId w:val="17"/>
  </w:num>
  <w:num w:numId="27" w16cid:durableId="13580445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6461630">
    <w:abstractNumId w:val="27"/>
  </w:num>
  <w:num w:numId="29" w16cid:durableId="1971788999">
    <w:abstractNumId w:val="3"/>
  </w:num>
  <w:num w:numId="30" w16cid:durableId="1412923287">
    <w:abstractNumId w:val="22"/>
  </w:num>
  <w:num w:numId="31" w16cid:durableId="121265366">
    <w:abstractNumId w:val="31"/>
  </w:num>
  <w:num w:numId="32" w16cid:durableId="1267735989">
    <w:abstractNumId w:val="19"/>
  </w:num>
  <w:num w:numId="33" w16cid:durableId="446001485">
    <w:abstractNumId w:val="16"/>
  </w:num>
  <w:num w:numId="34" w16cid:durableId="547566728">
    <w:abstractNumId w:val="15"/>
  </w:num>
  <w:num w:numId="35" w16cid:durableId="1365595703">
    <w:abstractNumId w:val="32"/>
  </w:num>
  <w:num w:numId="36" w16cid:durableId="1908804644">
    <w:abstractNumId w:val="9"/>
  </w:num>
  <w:num w:numId="37" w16cid:durableId="11614608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A75"/>
    <w:rsid w:val="00010DBA"/>
    <w:rsid w:val="00010FD2"/>
    <w:rsid w:val="00011776"/>
    <w:rsid w:val="00011AB2"/>
    <w:rsid w:val="00011B0A"/>
    <w:rsid w:val="00011EFD"/>
    <w:rsid w:val="000122C6"/>
    <w:rsid w:val="00012B35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1D1"/>
    <w:rsid w:val="00036E97"/>
    <w:rsid w:val="00037BA8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267"/>
    <w:rsid w:val="000517AF"/>
    <w:rsid w:val="000522AE"/>
    <w:rsid w:val="000526D9"/>
    <w:rsid w:val="000529F9"/>
    <w:rsid w:val="0005344B"/>
    <w:rsid w:val="000537A4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57BCC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77E"/>
    <w:rsid w:val="00066698"/>
    <w:rsid w:val="000670F1"/>
    <w:rsid w:val="00067561"/>
    <w:rsid w:val="000677F5"/>
    <w:rsid w:val="00067B1B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2652"/>
    <w:rsid w:val="00083270"/>
    <w:rsid w:val="000838FC"/>
    <w:rsid w:val="00083E78"/>
    <w:rsid w:val="000846A2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56C1"/>
    <w:rsid w:val="000A5706"/>
    <w:rsid w:val="000A5C9E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A92"/>
    <w:rsid w:val="000B6D8E"/>
    <w:rsid w:val="000B6EBE"/>
    <w:rsid w:val="000B74F1"/>
    <w:rsid w:val="000C02FF"/>
    <w:rsid w:val="000C09B5"/>
    <w:rsid w:val="000C2049"/>
    <w:rsid w:val="000C20BB"/>
    <w:rsid w:val="000C2D5A"/>
    <w:rsid w:val="000C331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71E1"/>
    <w:rsid w:val="000E74BB"/>
    <w:rsid w:val="000E7599"/>
    <w:rsid w:val="000F0493"/>
    <w:rsid w:val="000F060A"/>
    <w:rsid w:val="000F074F"/>
    <w:rsid w:val="000F09D3"/>
    <w:rsid w:val="000F1721"/>
    <w:rsid w:val="000F1D01"/>
    <w:rsid w:val="000F237E"/>
    <w:rsid w:val="000F2915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11F3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9C4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217A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5F8"/>
    <w:rsid w:val="00187863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3181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33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BEC"/>
    <w:rsid w:val="002141E8"/>
    <w:rsid w:val="00215D41"/>
    <w:rsid w:val="002160BD"/>
    <w:rsid w:val="00216553"/>
    <w:rsid w:val="002178B5"/>
    <w:rsid w:val="00217B9B"/>
    <w:rsid w:val="00217C06"/>
    <w:rsid w:val="00217E6C"/>
    <w:rsid w:val="002211B6"/>
    <w:rsid w:val="00221BB6"/>
    <w:rsid w:val="00222067"/>
    <w:rsid w:val="002224F9"/>
    <w:rsid w:val="0022363C"/>
    <w:rsid w:val="00224019"/>
    <w:rsid w:val="002249C1"/>
    <w:rsid w:val="00224D26"/>
    <w:rsid w:val="002255AF"/>
    <w:rsid w:val="00225A30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698"/>
    <w:rsid w:val="002557E1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E7B"/>
    <w:rsid w:val="002B52D9"/>
    <w:rsid w:val="002B552C"/>
    <w:rsid w:val="002B5AA4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6B85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5F2D"/>
    <w:rsid w:val="002D65BB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DEE"/>
    <w:rsid w:val="00314EDE"/>
    <w:rsid w:val="003150BA"/>
    <w:rsid w:val="0031517D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52C6"/>
    <w:rsid w:val="00345353"/>
    <w:rsid w:val="00345BFE"/>
    <w:rsid w:val="00346DC4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12A4"/>
    <w:rsid w:val="00382813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34D"/>
    <w:rsid w:val="00397581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5C3"/>
    <w:rsid w:val="003C1DA8"/>
    <w:rsid w:val="003C2690"/>
    <w:rsid w:val="003C3CD1"/>
    <w:rsid w:val="003C4B87"/>
    <w:rsid w:val="003C4FFC"/>
    <w:rsid w:val="003C5840"/>
    <w:rsid w:val="003C649E"/>
    <w:rsid w:val="003C6850"/>
    <w:rsid w:val="003C6D2D"/>
    <w:rsid w:val="003C71A6"/>
    <w:rsid w:val="003C71BB"/>
    <w:rsid w:val="003C7BE6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DB3"/>
    <w:rsid w:val="004123A8"/>
    <w:rsid w:val="0041270A"/>
    <w:rsid w:val="0041271E"/>
    <w:rsid w:val="00412841"/>
    <w:rsid w:val="00413507"/>
    <w:rsid w:val="00413B22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09E5"/>
    <w:rsid w:val="00421035"/>
    <w:rsid w:val="0042139D"/>
    <w:rsid w:val="00421995"/>
    <w:rsid w:val="00422025"/>
    <w:rsid w:val="0042245E"/>
    <w:rsid w:val="00422A17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16E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88E"/>
    <w:rsid w:val="004E094C"/>
    <w:rsid w:val="004E09B2"/>
    <w:rsid w:val="004E0E21"/>
    <w:rsid w:val="004E1D55"/>
    <w:rsid w:val="004E2F3C"/>
    <w:rsid w:val="004E436D"/>
    <w:rsid w:val="004E46DB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192"/>
    <w:rsid w:val="0058121E"/>
    <w:rsid w:val="005815E3"/>
    <w:rsid w:val="0058186B"/>
    <w:rsid w:val="00581FA5"/>
    <w:rsid w:val="005826DC"/>
    <w:rsid w:val="005828A4"/>
    <w:rsid w:val="00582DBB"/>
    <w:rsid w:val="0058343D"/>
    <w:rsid w:val="00583594"/>
    <w:rsid w:val="00585108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3E4B"/>
    <w:rsid w:val="005941A4"/>
    <w:rsid w:val="00596C9A"/>
    <w:rsid w:val="0059735E"/>
    <w:rsid w:val="00597949"/>
    <w:rsid w:val="005979BD"/>
    <w:rsid w:val="005A069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7ED"/>
    <w:rsid w:val="005C7C1C"/>
    <w:rsid w:val="005C7DC8"/>
    <w:rsid w:val="005D0036"/>
    <w:rsid w:val="005D0D33"/>
    <w:rsid w:val="005D0D5C"/>
    <w:rsid w:val="005D14B6"/>
    <w:rsid w:val="005D1CD4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A7F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706E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CFA"/>
    <w:rsid w:val="00687EAF"/>
    <w:rsid w:val="00691575"/>
    <w:rsid w:val="00691676"/>
    <w:rsid w:val="00691957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3C93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471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DD0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622"/>
    <w:rsid w:val="007127B2"/>
    <w:rsid w:val="007128D9"/>
    <w:rsid w:val="00712F5E"/>
    <w:rsid w:val="007130D7"/>
    <w:rsid w:val="00715AE0"/>
    <w:rsid w:val="007165B5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A23"/>
    <w:rsid w:val="00727399"/>
    <w:rsid w:val="007275CF"/>
    <w:rsid w:val="007304FF"/>
    <w:rsid w:val="00730B98"/>
    <w:rsid w:val="00731AD2"/>
    <w:rsid w:val="00731D29"/>
    <w:rsid w:val="007322AB"/>
    <w:rsid w:val="00732363"/>
    <w:rsid w:val="007329D2"/>
    <w:rsid w:val="007329DC"/>
    <w:rsid w:val="007331A9"/>
    <w:rsid w:val="007336A0"/>
    <w:rsid w:val="00734411"/>
    <w:rsid w:val="00734F75"/>
    <w:rsid w:val="0073516D"/>
    <w:rsid w:val="007353A3"/>
    <w:rsid w:val="00735C95"/>
    <w:rsid w:val="007366C7"/>
    <w:rsid w:val="00736B55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7286"/>
    <w:rsid w:val="00781228"/>
    <w:rsid w:val="00781D61"/>
    <w:rsid w:val="007820FA"/>
    <w:rsid w:val="00782C0F"/>
    <w:rsid w:val="00783765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5B50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4EB2"/>
    <w:rsid w:val="007D5992"/>
    <w:rsid w:val="007D59ED"/>
    <w:rsid w:val="007D65DC"/>
    <w:rsid w:val="007D6B4F"/>
    <w:rsid w:val="007D6E07"/>
    <w:rsid w:val="007D7E15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2A6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D52"/>
    <w:rsid w:val="00811EFB"/>
    <w:rsid w:val="00813593"/>
    <w:rsid w:val="008135B4"/>
    <w:rsid w:val="00813A10"/>
    <w:rsid w:val="00813EC3"/>
    <w:rsid w:val="008143CD"/>
    <w:rsid w:val="008146AC"/>
    <w:rsid w:val="00814B33"/>
    <w:rsid w:val="00815209"/>
    <w:rsid w:val="00816887"/>
    <w:rsid w:val="0082009D"/>
    <w:rsid w:val="00820908"/>
    <w:rsid w:val="00820E63"/>
    <w:rsid w:val="008211A5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77405"/>
    <w:rsid w:val="00880030"/>
    <w:rsid w:val="00882477"/>
    <w:rsid w:val="0088263E"/>
    <w:rsid w:val="00882FCD"/>
    <w:rsid w:val="0088352B"/>
    <w:rsid w:val="00883629"/>
    <w:rsid w:val="00883761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B1C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5CF3"/>
    <w:rsid w:val="008E622D"/>
    <w:rsid w:val="008E6FA7"/>
    <w:rsid w:val="008E7366"/>
    <w:rsid w:val="008E7E80"/>
    <w:rsid w:val="008F1FCD"/>
    <w:rsid w:val="008F3109"/>
    <w:rsid w:val="008F3946"/>
    <w:rsid w:val="008F3DAF"/>
    <w:rsid w:val="008F4939"/>
    <w:rsid w:val="008F515D"/>
    <w:rsid w:val="008F5577"/>
    <w:rsid w:val="008F582C"/>
    <w:rsid w:val="008F5CC1"/>
    <w:rsid w:val="008F5E1F"/>
    <w:rsid w:val="008F747A"/>
    <w:rsid w:val="008F7813"/>
    <w:rsid w:val="00900471"/>
    <w:rsid w:val="0090072A"/>
    <w:rsid w:val="009008BA"/>
    <w:rsid w:val="00900C64"/>
    <w:rsid w:val="00900CC3"/>
    <w:rsid w:val="00901511"/>
    <w:rsid w:val="00901ED8"/>
    <w:rsid w:val="00901F3A"/>
    <w:rsid w:val="00902B61"/>
    <w:rsid w:val="00902D14"/>
    <w:rsid w:val="00902F41"/>
    <w:rsid w:val="00903C2A"/>
    <w:rsid w:val="00903D6B"/>
    <w:rsid w:val="00903EB5"/>
    <w:rsid w:val="009040E4"/>
    <w:rsid w:val="0090554A"/>
    <w:rsid w:val="00905DFE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0EC"/>
    <w:rsid w:val="009373D6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A32"/>
    <w:rsid w:val="009720A9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9DE"/>
    <w:rsid w:val="009A4D4B"/>
    <w:rsid w:val="009A4E07"/>
    <w:rsid w:val="009A510D"/>
    <w:rsid w:val="009A51AC"/>
    <w:rsid w:val="009A59CE"/>
    <w:rsid w:val="009A600B"/>
    <w:rsid w:val="009A6C1B"/>
    <w:rsid w:val="009A7205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1CE6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1009B"/>
    <w:rsid w:val="00A1009D"/>
    <w:rsid w:val="00A102A8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6A80"/>
    <w:rsid w:val="00A2720E"/>
    <w:rsid w:val="00A27399"/>
    <w:rsid w:val="00A27808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453C"/>
    <w:rsid w:val="00A54A14"/>
    <w:rsid w:val="00A54AD0"/>
    <w:rsid w:val="00A54F49"/>
    <w:rsid w:val="00A552E7"/>
    <w:rsid w:val="00A55374"/>
    <w:rsid w:val="00A555B8"/>
    <w:rsid w:val="00A558FA"/>
    <w:rsid w:val="00A5787C"/>
    <w:rsid w:val="00A57E21"/>
    <w:rsid w:val="00A57EBA"/>
    <w:rsid w:val="00A607D5"/>
    <w:rsid w:val="00A60AE6"/>
    <w:rsid w:val="00A6128B"/>
    <w:rsid w:val="00A61337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A"/>
    <w:rsid w:val="00AA61BB"/>
    <w:rsid w:val="00AA6966"/>
    <w:rsid w:val="00AA7E70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D25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C76C2"/>
    <w:rsid w:val="00AD01C6"/>
    <w:rsid w:val="00AD046A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27C8"/>
    <w:rsid w:val="00B9290C"/>
    <w:rsid w:val="00B93AC0"/>
    <w:rsid w:val="00B94292"/>
    <w:rsid w:val="00B9444B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B69"/>
    <w:rsid w:val="00C31C2C"/>
    <w:rsid w:val="00C3273D"/>
    <w:rsid w:val="00C33E4C"/>
    <w:rsid w:val="00C34446"/>
    <w:rsid w:val="00C360A2"/>
    <w:rsid w:val="00C36270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6422"/>
    <w:rsid w:val="00C6688B"/>
    <w:rsid w:val="00C66902"/>
    <w:rsid w:val="00C67149"/>
    <w:rsid w:val="00C671DC"/>
    <w:rsid w:val="00C67A0E"/>
    <w:rsid w:val="00C70633"/>
    <w:rsid w:val="00C70F62"/>
    <w:rsid w:val="00C71452"/>
    <w:rsid w:val="00C7206A"/>
    <w:rsid w:val="00C72095"/>
    <w:rsid w:val="00C7332F"/>
    <w:rsid w:val="00C736BD"/>
    <w:rsid w:val="00C7413D"/>
    <w:rsid w:val="00C74517"/>
    <w:rsid w:val="00C745B5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3D19"/>
    <w:rsid w:val="00CA403C"/>
    <w:rsid w:val="00CA4619"/>
    <w:rsid w:val="00CA5028"/>
    <w:rsid w:val="00CA550F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42DF"/>
    <w:rsid w:val="00CC62E5"/>
    <w:rsid w:val="00CC70E0"/>
    <w:rsid w:val="00CC70F4"/>
    <w:rsid w:val="00CC73F5"/>
    <w:rsid w:val="00CC7729"/>
    <w:rsid w:val="00CC7966"/>
    <w:rsid w:val="00CD0455"/>
    <w:rsid w:val="00CD113A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2D11"/>
    <w:rsid w:val="00D32EA0"/>
    <w:rsid w:val="00D33365"/>
    <w:rsid w:val="00D3377E"/>
    <w:rsid w:val="00D33EDE"/>
    <w:rsid w:val="00D343AF"/>
    <w:rsid w:val="00D34A4A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FB2"/>
    <w:rsid w:val="00D55137"/>
    <w:rsid w:val="00D552F0"/>
    <w:rsid w:val="00D561F3"/>
    <w:rsid w:val="00D5647E"/>
    <w:rsid w:val="00D56703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3C1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40C5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B84"/>
    <w:rsid w:val="00D93642"/>
    <w:rsid w:val="00D93DA4"/>
    <w:rsid w:val="00D9470B"/>
    <w:rsid w:val="00D950F5"/>
    <w:rsid w:val="00D95144"/>
    <w:rsid w:val="00D953EB"/>
    <w:rsid w:val="00D96DB9"/>
    <w:rsid w:val="00DA0686"/>
    <w:rsid w:val="00DA0960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94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3F6A"/>
    <w:rsid w:val="00DC4B04"/>
    <w:rsid w:val="00DC5225"/>
    <w:rsid w:val="00DC59CA"/>
    <w:rsid w:val="00DC670C"/>
    <w:rsid w:val="00DC7C98"/>
    <w:rsid w:val="00DD0B55"/>
    <w:rsid w:val="00DD0F3C"/>
    <w:rsid w:val="00DD2715"/>
    <w:rsid w:val="00DD3004"/>
    <w:rsid w:val="00DD3097"/>
    <w:rsid w:val="00DD38FE"/>
    <w:rsid w:val="00DD3CAD"/>
    <w:rsid w:val="00DD45D7"/>
    <w:rsid w:val="00DD527E"/>
    <w:rsid w:val="00DD624C"/>
    <w:rsid w:val="00DD6625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CD7"/>
    <w:rsid w:val="00E1214F"/>
    <w:rsid w:val="00E12980"/>
    <w:rsid w:val="00E12CF3"/>
    <w:rsid w:val="00E12CF6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63BD"/>
    <w:rsid w:val="00E3646B"/>
    <w:rsid w:val="00E36AC9"/>
    <w:rsid w:val="00E36CB5"/>
    <w:rsid w:val="00E36E21"/>
    <w:rsid w:val="00E36E79"/>
    <w:rsid w:val="00E37797"/>
    <w:rsid w:val="00E37CDC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2E37"/>
    <w:rsid w:val="00E6311A"/>
    <w:rsid w:val="00E633E0"/>
    <w:rsid w:val="00E640A7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F3C"/>
    <w:rsid w:val="00F5333C"/>
    <w:rsid w:val="00F53B04"/>
    <w:rsid w:val="00F547D4"/>
    <w:rsid w:val="00F54903"/>
    <w:rsid w:val="00F55310"/>
    <w:rsid w:val="00F5567F"/>
    <w:rsid w:val="00F559F7"/>
    <w:rsid w:val="00F55BEA"/>
    <w:rsid w:val="00F56778"/>
    <w:rsid w:val="00F57077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34E8"/>
    <w:rsid w:val="00F8357F"/>
    <w:rsid w:val="00F8476E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A57"/>
    <w:rsid w:val="00F931FF"/>
    <w:rsid w:val="00F9394B"/>
    <w:rsid w:val="00F9426B"/>
    <w:rsid w:val="00F94B54"/>
    <w:rsid w:val="00F954B5"/>
    <w:rsid w:val="00F95F0B"/>
    <w:rsid w:val="00F96D35"/>
    <w:rsid w:val="00F96D74"/>
    <w:rsid w:val="00FA04B0"/>
    <w:rsid w:val="00FA0E83"/>
    <w:rsid w:val="00FA20B0"/>
    <w:rsid w:val="00FA234D"/>
    <w:rsid w:val="00FA25E6"/>
    <w:rsid w:val="00FA3040"/>
    <w:rsid w:val="00FA3D41"/>
    <w:rsid w:val="00FA3F0A"/>
    <w:rsid w:val="00FA44EE"/>
    <w:rsid w:val="00FA457D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3119"/>
    <w:rsid w:val="00FF3671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B0C7C6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DDD8D17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D89A9F6"/>
    <w:rsid w:val="1E538CAC"/>
    <w:rsid w:val="1E6AF460"/>
    <w:rsid w:val="1E9A46D1"/>
    <w:rsid w:val="1EB6F85E"/>
    <w:rsid w:val="1ECE6419"/>
    <w:rsid w:val="1F8F3340"/>
    <w:rsid w:val="1FBDCABC"/>
    <w:rsid w:val="20282ACD"/>
    <w:rsid w:val="20DCE62B"/>
    <w:rsid w:val="213E07A1"/>
    <w:rsid w:val="2170AF11"/>
    <w:rsid w:val="21A00A5D"/>
    <w:rsid w:val="24BB5C3D"/>
    <w:rsid w:val="25781F50"/>
    <w:rsid w:val="25A72379"/>
    <w:rsid w:val="2606B04C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2F0D829B"/>
    <w:rsid w:val="2F946A35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14E4BE6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6F9AFD"/>
    <w:rsid w:val="5180B295"/>
    <w:rsid w:val="51A9CD1E"/>
    <w:rsid w:val="51C188D3"/>
    <w:rsid w:val="52219894"/>
    <w:rsid w:val="52342A9C"/>
    <w:rsid w:val="52E11DFE"/>
    <w:rsid w:val="52FAC56D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3D3E81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3DA21D"/>
    <w:rsid w:val="648E1E3C"/>
    <w:rsid w:val="656DD0AF"/>
    <w:rsid w:val="65917504"/>
    <w:rsid w:val="6717B19D"/>
    <w:rsid w:val="67220E05"/>
    <w:rsid w:val="677EA8B7"/>
    <w:rsid w:val="67FCEB41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ED16C5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AF0105"/>
    <w:rsid w:val="74CEDD67"/>
    <w:rsid w:val="75043F75"/>
    <w:rsid w:val="7576903A"/>
    <w:rsid w:val="760303E3"/>
    <w:rsid w:val="760A0E66"/>
    <w:rsid w:val="76690105"/>
    <w:rsid w:val="76865F6B"/>
    <w:rsid w:val="76E4E004"/>
    <w:rsid w:val="7737D3F1"/>
    <w:rsid w:val="789DF074"/>
    <w:rsid w:val="794373E9"/>
    <w:rsid w:val="799E98D6"/>
    <w:rsid w:val="79E41565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0A6D99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61EDA9E5-C443-4837-ACA7-DA5A746B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  <w:ind w:left="360"/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documentManagement/types"/>
    <ds:schemaRef ds:uri="http://purl.org/dc/dcmitype/"/>
    <ds:schemaRef ds:uri="http://purl.org/dc/terms/"/>
    <ds:schemaRef ds:uri="d8762117-8292-4133-b1c7-eab5c6487cfd"/>
    <ds:schemaRef ds:uri="http://www.w3.org/XML/1998/namespace"/>
    <ds:schemaRef ds:uri="http://schemas.microsoft.com/sharepoint/v3"/>
    <ds:schemaRef ds:uri="http://purl.org/dc/elements/1.1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2</Pages>
  <Words>307</Words>
  <Characters>1823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13</cp:revision>
  <cp:lastPrinted>2021-10-12T10:12:00Z</cp:lastPrinted>
  <dcterms:created xsi:type="dcterms:W3CDTF">2023-02-17T15:36:00Z</dcterms:created>
  <dcterms:modified xsi:type="dcterms:W3CDTF">2023-05-15T14:19:00Z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